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F161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SONDE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80317A3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EBCBA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B16B8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35F360F1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Surrey, except the</w:t>
      </w:r>
    </w:p>
    <w:p w14:paraId="54DADE0F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 of Southwark.</w:t>
      </w:r>
    </w:p>
    <w:p w14:paraId="6B85BD7D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04C34EAA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AD72C0" w14:textId="77777777" w:rsidR="00DC0ED6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802EC" w14:textId="77777777" w:rsidR="00DC0ED6" w:rsidRPr="00680D2B" w:rsidRDefault="00DC0ED6" w:rsidP="00DC0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2021</w:t>
      </w:r>
    </w:p>
    <w:p w14:paraId="23EE7A33" w14:textId="7434E309" w:rsidR="00BA00AB" w:rsidRPr="00DC0ED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C0E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333BD" w14:textId="77777777" w:rsidR="00DC0ED6" w:rsidRDefault="00DC0ED6" w:rsidP="009139A6">
      <w:r>
        <w:separator/>
      </w:r>
    </w:p>
  </w:endnote>
  <w:endnote w:type="continuationSeparator" w:id="0">
    <w:p w14:paraId="4EE1432E" w14:textId="77777777" w:rsidR="00DC0ED6" w:rsidRDefault="00DC0E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A80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B7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E9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B22C" w14:textId="77777777" w:rsidR="00DC0ED6" w:rsidRDefault="00DC0ED6" w:rsidP="009139A6">
      <w:r>
        <w:separator/>
      </w:r>
    </w:p>
  </w:footnote>
  <w:footnote w:type="continuationSeparator" w:id="0">
    <w:p w14:paraId="5078DABE" w14:textId="77777777" w:rsidR="00DC0ED6" w:rsidRDefault="00DC0E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1E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77E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7A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ED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0ED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6275"/>
  <w15:chartTrackingRefBased/>
  <w15:docId w15:val="{5EDEF4FB-ABA7-470A-8DB4-6C0A5EBA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2021-05-05T11:37:00Z</dcterms:created>
  <dcterms:modified xsi:type="dcterms:W3CDTF">2021-05-05T11:37:00Z</dcterms:modified>
</cp:coreProperties>
</file>